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7670D" w14:textId="77777777" w:rsidR="00120359" w:rsidRDefault="00120359" w:rsidP="0012035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Humphrey BLOMINHAM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d.1411)</w:t>
      </w:r>
    </w:p>
    <w:p w14:paraId="54092547" w14:textId="77777777" w:rsidR="00120359" w:rsidRDefault="00120359" w:rsidP="0012035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7DE80089" w14:textId="77777777" w:rsidR="00120359" w:rsidRDefault="00120359" w:rsidP="0012035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8698F9D" w14:textId="77777777" w:rsidR="00120359" w:rsidRDefault="00120359" w:rsidP="0012035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4B76004" w14:textId="77777777" w:rsidR="00120359" w:rsidRDefault="00120359" w:rsidP="0012035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Dec.1411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59EB3518" w14:textId="77777777" w:rsidR="00120359" w:rsidRDefault="00120359" w:rsidP="00120359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p.255)</w:t>
      </w:r>
    </w:p>
    <w:p w14:paraId="2F60CA0A" w14:textId="77777777" w:rsidR="00120359" w:rsidRDefault="00120359" w:rsidP="0012035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Dec.</w:t>
      </w:r>
      <w:r>
        <w:rPr>
          <w:rFonts w:ascii="Times New Roman" w:hAnsi="Times New Roman" w:cs="Times New Roman"/>
          <w:sz w:val="24"/>
          <w:szCs w:val="24"/>
        </w:rPr>
        <w:tab/>
        <w:t>Probate of his Will.    (ibid.)</w:t>
      </w:r>
    </w:p>
    <w:p w14:paraId="2F339FD3" w14:textId="77777777" w:rsidR="00120359" w:rsidRDefault="00120359" w:rsidP="0012035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A873259" w14:textId="77777777" w:rsidR="00120359" w:rsidRDefault="00120359" w:rsidP="0012035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FA37239" w14:textId="77777777" w:rsidR="00120359" w:rsidRPr="005D0DD9" w:rsidRDefault="00120359" w:rsidP="0012035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February 2023</w:t>
      </w:r>
    </w:p>
    <w:p w14:paraId="7FA3512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03DB7" w14:textId="77777777" w:rsidR="00120359" w:rsidRDefault="00120359" w:rsidP="009139A6">
      <w:r>
        <w:separator/>
      </w:r>
    </w:p>
  </w:endnote>
  <w:endnote w:type="continuationSeparator" w:id="0">
    <w:p w14:paraId="1D60E1C6" w14:textId="77777777" w:rsidR="00120359" w:rsidRDefault="0012035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87B5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F66D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FF64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E805F" w14:textId="77777777" w:rsidR="00120359" w:rsidRDefault="00120359" w:rsidP="009139A6">
      <w:r>
        <w:separator/>
      </w:r>
    </w:p>
  </w:footnote>
  <w:footnote w:type="continuationSeparator" w:id="0">
    <w:p w14:paraId="100DF3AF" w14:textId="77777777" w:rsidR="00120359" w:rsidRDefault="0012035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0EC9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DA46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0289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359"/>
    <w:rsid w:val="000666E0"/>
    <w:rsid w:val="00120359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14A590"/>
  <w15:chartTrackingRefBased/>
  <w15:docId w15:val="{477131BF-7710-4C22-BE63-A6E8ED87D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0359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2023-03-26T19:51:00Z</dcterms:created>
  <dcterms:modified xsi:type="dcterms:W3CDTF">2023-03-26T19:52:00Z</dcterms:modified>
</cp:coreProperties>
</file>